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3631ACDA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302C33">
        <w:rPr>
          <w:b/>
          <w:lang w:val="nl-NL"/>
        </w:rPr>
        <w:t>3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75760E5C" w14:textId="341023E4" w:rsidR="005363C9" w:rsidRDefault="005363C9" w:rsidP="00F93692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14:paraId="3D3B6796" w14:textId="01DA082A" w:rsidR="00AF49C8" w:rsidRPr="00AF49C8" w:rsidRDefault="00AF49C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14:paraId="2B01B631" w14:textId="26608E03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14:paraId="7BB74153" w14:textId="2A668FAF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14:paraId="3F446B53" w14:textId="47916EDD" w:rsidR="005363C9" w:rsidRPr="000C5838" w:rsidRDefault="00AF49C8" w:rsidP="000C583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="000C5838" w:rsidRP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75A2F"/>
    <w:rsid w:val="00297EB8"/>
    <w:rsid w:val="002E2B4B"/>
    <w:rsid w:val="00302C33"/>
    <w:rsid w:val="00337847"/>
    <w:rsid w:val="00343948"/>
    <w:rsid w:val="00365AA9"/>
    <w:rsid w:val="00375321"/>
    <w:rsid w:val="0037577D"/>
    <w:rsid w:val="003F416B"/>
    <w:rsid w:val="0046388F"/>
    <w:rsid w:val="00525186"/>
    <w:rsid w:val="005363C9"/>
    <w:rsid w:val="00591F29"/>
    <w:rsid w:val="005F7351"/>
    <w:rsid w:val="006152DE"/>
    <w:rsid w:val="009813D6"/>
    <w:rsid w:val="009C548F"/>
    <w:rsid w:val="009C7FCE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1</Pages>
  <Words>210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1766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Pieterse-Smid, Vera</cp:lastModifiedBy>
  <cp:revision>5</cp:revision>
  <dcterms:created xsi:type="dcterms:W3CDTF">2022-05-20T13:25:00Z</dcterms:created>
  <dcterms:modified xsi:type="dcterms:W3CDTF">2022-06-09T11:22:00Z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